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851DE1" w14:textId="77777777" w:rsidR="003C4262" w:rsidRDefault="003C4262" w:rsidP="003C4262">
      <w:pPr>
        <w:pStyle w:val="a9"/>
        <w:spacing w:after="0"/>
        <w:outlineLvl w:val="0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368CB263" wp14:editId="4EA4425A">
            <wp:extent cx="542925" cy="657225"/>
            <wp:effectExtent l="0" t="0" r="9525" b="9525"/>
            <wp:docPr id="1" name="Рисунок 1" descr="Герб Корсаков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орсаков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D824EB" w14:textId="77777777" w:rsidR="003C4262" w:rsidRPr="00A16E01" w:rsidRDefault="003C4262" w:rsidP="003C4262"/>
    <w:p w14:paraId="640D1F97" w14:textId="77777777" w:rsidR="003C4262" w:rsidRDefault="003C4262" w:rsidP="003C4262">
      <w:pPr>
        <w:pStyle w:val="a9"/>
        <w:spacing w:after="0"/>
        <w:outlineLvl w:val="0"/>
        <w:rPr>
          <w:b/>
          <w:sz w:val="32"/>
          <w:szCs w:val="32"/>
        </w:rPr>
      </w:pPr>
      <w:r w:rsidRPr="005B363E">
        <w:rPr>
          <w:b/>
          <w:sz w:val="32"/>
          <w:szCs w:val="32"/>
        </w:rPr>
        <w:t>АДМИНИСТРАЦИЯ</w:t>
      </w:r>
      <w:r>
        <w:rPr>
          <w:b/>
          <w:sz w:val="32"/>
          <w:szCs w:val="32"/>
        </w:rPr>
        <w:t xml:space="preserve"> </w:t>
      </w:r>
    </w:p>
    <w:p w14:paraId="6681C3FD" w14:textId="3675D861" w:rsidR="003C4262" w:rsidRDefault="003C4262" w:rsidP="003C4262">
      <w:pPr>
        <w:pStyle w:val="a9"/>
        <w:spacing w:after="0"/>
        <w:outlineLvl w:val="0"/>
        <w:rPr>
          <w:b/>
          <w:sz w:val="32"/>
          <w:szCs w:val="32"/>
        </w:rPr>
      </w:pPr>
      <w:r w:rsidRPr="00E44E07">
        <w:rPr>
          <w:b/>
          <w:sz w:val="32"/>
          <w:szCs w:val="32"/>
        </w:rPr>
        <w:t>К</w:t>
      </w:r>
      <w:r>
        <w:rPr>
          <w:b/>
          <w:sz w:val="32"/>
          <w:szCs w:val="32"/>
        </w:rPr>
        <w:t>орсаковского</w:t>
      </w:r>
      <w:r w:rsidRPr="00E44E07">
        <w:rPr>
          <w:b/>
          <w:sz w:val="32"/>
          <w:szCs w:val="32"/>
        </w:rPr>
        <w:t xml:space="preserve"> </w:t>
      </w:r>
      <w:r w:rsidR="009F264F">
        <w:rPr>
          <w:b/>
          <w:sz w:val="32"/>
          <w:szCs w:val="32"/>
        </w:rPr>
        <w:t>муниципального</w:t>
      </w:r>
      <w:r>
        <w:rPr>
          <w:b/>
          <w:sz w:val="32"/>
          <w:szCs w:val="32"/>
        </w:rPr>
        <w:t xml:space="preserve"> округа</w:t>
      </w:r>
    </w:p>
    <w:p w14:paraId="1B489C7A" w14:textId="77777777" w:rsidR="003C4262" w:rsidRDefault="003C4262" w:rsidP="003C4262"/>
    <w:p w14:paraId="4BA7A672" w14:textId="77777777" w:rsidR="003C4262" w:rsidRPr="00FD52DA" w:rsidRDefault="003C4262" w:rsidP="003C426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ДЕПАРТАМЕНТ ИМУЩЕСТВЕННЫХ ОТНОШЕНИЙ</w:t>
      </w:r>
    </w:p>
    <w:p w14:paraId="79A9511B" w14:textId="77777777" w:rsidR="003C4262" w:rsidRPr="00636521" w:rsidRDefault="003C4262" w:rsidP="003C4262">
      <w:pPr>
        <w:jc w:val="center"/>
        <w:rPr>
          <w:b/>
          <w:sz w:val="10"/>
          <w:szCs w:val="10"/>
        </w:rPr>
      </w:pPr>
    </w:p>
    <w:p w14:paraId="6F997603" w14:textId="77777777" w:rsidR="003C4262" w:rsidRPr="00636521" w:rsidRDefault="003C4262" w:rsidP="003C4262">
      <w:pPr>
        <w:jc w:val="center"/>
        <w:rPr>
          <w:sz w:val="24"/>
          <w:szCs w:val="24"/>
        </w:rPr>
      </w:pPr>
      <w:r w:rsidRPr="00636521">
        <w:rPr>
          <w:sz w:val="24"/>
          <w:szCs w:val="24"/>
        </w:rPr>
        <w:t>694020, Сахалинская область, г.</w:t>
      </w:r>
      <w:r>
        <w:rPr>
          <w:sz w:val="24"/>
          <w:szCs w:val="24"/>
        </w:rPr>
        <w:t xml:space="preserve"> </w:t>
      </w:r>
      <w:r w:rsidRPr="00636521">
        <w:rPr>
          <w:sz w:val="24"/>
          <w:szCs w:val="24"/>
        </w:rPr>
        <w:t>Корсаков, ул.</w:t>
      </w:r>
      <w:r>
        <w:rPr>
          <w:sz w:val="24"/>
          <w:szCs w:val="24"/>
        </w:rPr>
        <w:t xml:space="preserve"> </w:t>
      </w:r>
      <w:r w:rsidRPr="00636521">
        <w:rPr>
          <w:sz w:val="24"/>
          <w:szCs w:val="24"/>
        </w:rPr>
        <w:t>Советская, 41,</w:t>
      </w:r>
    </w:p>
    <w:p w14:paraId="6D513F02" w14:textId="77777777" w:rsidR="003C4262" w:rsidRPr="00153AB9" w:rsidRDefault="003C4262" w:rsidP="003C4262">
      <w:pPr>
        <w:jc w:val="center"/>
        <w:rPr>
          <w:sz w:val="28"/>
          <w:szCs w:val="28"/>
        </w:rPr>
      </w:pPr>
      <w:r>
        <w:rPr>
          <w:sz w:val="24"/>
          <w:szCs w:val="24"/>
        </w:rPr>
        <w:t>тел</w:t>
      </w:r>
      <w:r w:rsidRPr="00153AB9">
        <w:rPr>
          <w:sz w:val="24"/>
          <w:szCs w:val="24"/>
        </w:rPr>
        <w:t xml:space="preserve">. (424 35) 4-05-90, </w:t>
      </w:r>
      <w:r>
        <w:rPr>
          <w:sz w:val="24"/>
          <w:szCs w:val="24"/>
        </w:rPr>
        <w:t xml:space="preserve">факс </w:t>
      </w:r>
      <w:r w:rsidRPr="00153AB9">
        <w:rPr>
          <w:sz w:val="24"/>
          <w:szCs w:val="24"/>
        </w:rPr>
        <w:t>(424 35) 4-05</w:t>
      </w:r>
      <w:r>
        <w:rPr>
          <w:sz w:val="24"/>
          <w:szCs w:val="24"/>
        </w:rPr>
        <w:t>-93</w:t>
      </w:r>
      <w:r w:rsidRPr="00153AB9"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>e</w:t>
      </w:r>
      <w:r w:rsidRPr="00153AB9">
        <w:rPr>
          <w:sz w:val="24"/>
          <w:szCs w:val="24"/>
        </w:rPr>
        <w:t>-</w:t>
      </w:r>
      <w:r w:rsidRPr="00FD52DA">
        <w:rPr>
          <w:sz w:val="24"/>
          <w:szCs w:val="24"/>
          <w:lang w:val="en-US"/>
        </w:rPr>
        <w:t>mail</w:t>
      </w:r>
      <w:r w:rsidRPr="00153AB9">
        <w:rPr>
          <w:sz w:val="24"/>
          <w:szCs w:val="24"/>
        </w:rPr>
        <w:t xml:space="preserve">: </w:t>
      </w:r>
      <w:hyperlink r:id="rId8" w:history="1">
        <w:r w:rsidRPr="00406542">
          <w:rPr>
            <w:rStyle w:val="a7"/>
            <w:color w:val="auto"/>
            <w:sz w:val="24"/>
            <w:szCs w:val="24"/>
            <w:u w:val="none"/>
            <w:lang w:val="en-US"/>
          </w:rPr>
          <w:t>kui</w:t>
        </w:r>
        <w:r w:rsidRPr="00406542">
          <w:rPr>
            <w:rStyle w:val="a7"/>
            <w:color w:val="auto"/>
            <w:sz w:val="24"/>
            <w:szCs w:val="24"/>
            <w:u w:val="none"/>
          </w:rPr>
          <w:t>@</w:t>
        </w:r>
        <w:r w:rsidRPr="00406542">
          <w:rPr>
            <w:rStyle w:val="a7"/>
            <w:color w:val="auto"/>
            <w:sz w:val="24"/>
            <w:szCs w:val="24"/>
            <w:u w:val="none"/>
            <w:lang w:val="en-US"/>
          </w:rPr>
          <w:t>sakh</w:t>
        </w:r>
        <w:r w:rsidRPr="00E81CAB">
          <w:rPr>
            <w:rStyle w:val="a7"/>
            <w:color w:val="auto"/>
            <w:sz w:val="24"/>
            <w:szCs w:val="24"/>
            <w:u w:val="none"/>
          </w:rPr>
          <w:t>-</w:t>
        </w:r>
        <w:r w:rsidRPr="00406542">
          <w:rPr>
            <w:rStyle w:val="a7"/>
            <w:color w:val="auto"/>
            <w:sz w:val="24"/>
            <w:szCs w:val="24"/>
            <w:u w:val="none"/>
            <w:lang w:val="en-US"/>
          </w:rPr>
          <w:t>korsarov</w:t>
        </w:r>
        <w:r w:rsidRPr="00406542">
          <w:rPr>
            <w:rStyle w:val="a7"/>
            <w:color w:val="auto"/>
            <w:sz w:val="24"/>
            <w:szCs w:val="24"/>
            <w:u w:val="none"/>
          </w:rPr>
          <w:t>.</w:t>
        </w:r>
        <w:r w:rsidRPr="00406542">
          <w:rPr>
            <w:rStyle w:val="a7"/>
            <w:color w:val="auto"/>
            <w:sz w:val="24"/>
            <w:szCs w:val="24"/>
            <w:u w:val="none"/>
            <w:lang w:val="en-US"/>
          </w:rPr>
          <w:t>ru</w:t>
        </w:r>
      </w:hyperlink>
    </w:p>
    <w:p w14:paraId="16A8CACA" w14:textId="0521434E" w:rsidR="00917163" w:rsidRDefault="003C4262" w:rsidP="003C4262">
      <w:pPr>
        <w:spacing w:after="240"/>
        <w:jc w:val="center"/>
        <w:rPr>
          <w:sz w:val="18"/>
          <w:szCs w:val="18"/>
          <w:lang w:val="de-DE"/>
        </w:rPr>
      </w:pPr>
      <w:r w:rsidRPr="00B7552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924DFD" wp14:editId="1DC6ADD7">
                <wp:simplePos x="0" y="0"/>
                <wp:positionH relativeFrom="column">
                  <wp:posOffset>0</wp:posOffset>
                </wp:positionH>
                <wp:positionV relativeFrom="paragraph">
                  <wp:posOffset>109220</wp:posOffset>
                </wp:positionV>
                <wp:extent cx="6057900" cy="0"/>
                <wp:effectExtent l="13335" t="12065" r="15240" b="6985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B00DCC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6pt" to="477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" strokeweight="1pt">
                <v:stroke startarrowwidth="narrow" startarrowlength="short" endarrowwidth="narrow" endarrowlength="short"/>
              </v:line>
            </w:pict>
          </mc:Fallback>
        </mc:AlternateContent>
      </w:r>
      <w:r w:rsidRPr="00B7552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07DD28" wp14:editId="4ABC2F62">
                <wp:simplePos x="0" y="0"/>
                <wp:positionH relativeFrom="column">
                  <wp:posOffset>-1270</wp:posOffset>
                </wp:positionH>
                <wp:positionV relativeFrom="paragraph">
                  <wp:posOffset>56515</wp:posOffset>
                </wp:positionV>
                <wp:extent cx="6057900" cy="0"/>
                <wp:effectExtent l="21590" t="16510" r="16510" b="21590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ECB261" id="Line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pt,4.45pt" to="476.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" strokeweight="2pt">
                <v:stroke startarrowwidth="narrow" startarrowlength="short" endarrowwidth="narrow" endarrowlength="short"/>
              </v:line>
            </w:pict>
          </mc:Fallback>
        </mc:AlternateContent>
      </w:r>
    </w:p>
    <w:p w14:paraId="16A8CACB" w14:textId="77777777" w:rsidR="00D9416A" w:rsidRPr="001A1C5A" w:rsidRDefault="003077A9" w:rsidP="00D9416A">
      <w:pPr>
        <w:spacing w:line="276" w:lineRule="auto"/>
        <w:rPr>
          <w:sz w:val="24"/>
          <w:szCs w:val="24"/>
        </w:rPr>
      </w:pPr>
      <w:sdt>
        <w:sdtPr>
          <w:rPr>
            <w:sz w:val="24"/>
            <w:szCs w:val="24"/>
          </w:rPr>
          <w:alias w:val="{RegDate}"/>
          <w:tag w:val="{RegDate}"/>
          <w:id w:val="544568664"/>
          <w:placeholder>
            <w:docPart w:val="1252E99D266D4CA8BC86FAD6C95BB06E"/>
          </w:placeholder>
          <w:showingPlcHdr/>
        </w:sdtPr>
        <w:sdtEndPr/>
        <w:sdtContent>
          <w:r w:rsidR="00D9416A" w:rsidRPr="001A1C5A">
            <w:rPr>
              <w:sz w:val="24"/>
              <w:szCs w:val="24"/>
            </w:rPr>
            <w:t>_______________</w:t>
          </w:r>
        </w:sdtContent>
      </w:sdt>
      <w:r w:rsidR="00D9416A" w:rsidRPr="001A1C5A">
        <w:rPr>
          <w:sz w:val="24"/>
          <w:szCs w:val="24"/>
        </w:rPr>
        <w:t xml:space="preserve"> № </w:t>
      </w:r>
      <w:sdt>
        <w:sdtPr>
          <w:rPr>
            <w:sz w:val="24"/>
            <w:szCs w:val="24"/>
            <w:lang w:val="en-US"/>
          </w:rPr>
          <w:alias w:val="{RegNumber}"/>
          <w:tag w:val="{RegNumber}"/>
          <w:id w:val="333569066"/>
          <w:placeholder>
            <w:docPart w:val="0F6E58A00414482BBB301D6068BB3190"/>
          </w:placeholder>
          <w:showingPlcHdr/>
        </w:sdtPr>
        <w:sdtEndPr/>
        <w:sdtContent>
          <w:r w:rsidR="00D9416A" w:rsidRPr="001A1C5A">
            <w:rPr>
              <w:sz w:val="24"/>
              <w:szCs w:val="24"/>
            </w:rPr>
            <w:t>_____________</w:t>
          </w:r>
        </w:sdtContent>
      </w:sdt>
    </w:p>
    <w:p w14:paraId="16A8CACC" w14:textId="77777777" w:rsidR="00987461" w:rsidRPr="001A1C5A" w:rsidRDefault="00D9416A" w:rsidP="00D9416A">
      <w:pPr>
        <w:spacing w:line="276" w:lineRule="auto"/>
        <w:rPr>
          <w:sz w:val="24"/>
          <w:szCs w:val="24"/>
        </w:rPr>
      </w:pPr>
      <w:r w:rsidRPr="001A1C5A">
        <w:rPr>
          <w:sz w:val="24"/>
          <w:szCs w:val="24"/>
        </w:rPr>
        <w:t xml:space="preserve">На </w:t>
      </w:r>
      <w:r w:rsidRPr="001A1C5A">
        <w:rPr>
          <w:sz w:val="24"/>
          <w:szCs w:val="24"/>
        </w:rPr>
        <w:fldChar w:fldCharType="begin">
          <w:ffData>
            <w:name w:val="НаНомер"/>
            <w:enabled/>
            <w:calcOnExit w:val="0"/>
            <w:textInput>
              <w:default w:val="_____________"/>
              <w:maxLength w:val="30"/>
            </w:textInput>
          </w:ffData>
        </w:fldChar>
      </w:r>
      <w:r w:rsidRPr="001A1C5A">
        <w:rPr>
          <w:sz w:val="24"/>
          <w:szCs w:val="24"/>
        </w:rPr>
        <w:instrText xml:space="preserve"> FORMTEXT </w:instrText>
      </w:r>
      <w:r w:rsidRPr="001A1C5A">
        <w:rPr>
          <w:sz w:val="24"/>
          <w:szCs w:val="24"/>
        </w:rPr>
      </w:r>
      <w:r w:rsidRPr="001A1C5A">
        <w:rPr>
          <w:sz w:val="24"/>
          <w:szCs w:val="24"/>
        </w:rPr>
        <w:fldChar w:fldCharType="separate"/>
      </w:r>
      <w:r w:rsidRPr="001A1C5A">
        <w:rPr>
          <w:noProof/>
          <w:sz w:val="24"/>
          <w:szCs w:val="24"/>
        </w:rPr>
        <w:t>_____________</w:t>
      </w:r>
      <w:r w:rsidRPr="001A1C5A">
        <w:rPr>
          <w:sz w:val="24"/>
          <w:szCs w:val="24"/>
        </w:rPr>
        <w:fldChar w:fldCharType="end"/>
      </w:r>
      <w:r w:rsidRPr="001A1C5A">
        <w:rPr>
          <w:sz w:val="24"/>
          <w:szCs w:val="24"/>
        </w:rPr>
        <w:t xml:space="preserve"> от </w:t>
      </w:r>
      <w:r w:rsidRPr="001A1C5A">
        <w:rPr>
          <w:sz w:val="24"/>
          <w:szCs w:val="24"/>
        </w:rPr>
        <w:fldChar w:fldCharType="begin">
          <w:ffData>
            <w:name w:val="НаДата"/>
            <w:enabled/>
            <w:calcOnExit w:val="0"/>
            <w:textInput>
              <w:default w:val="____________"/>
              <w:maxLength w:val="30"/>
            </w:textInput>
          </w:ffData>
        </w:fldChar>
      </w:r>
      <w:r w:rsidRPr="001A1C5A">
        <w:rPr>
          <w:sz w:val="24"/>
          <w:szCs w:val="24"/>
        </w:rPr>
        <w:instrText xml:space="preserve"> FORMTEXT </w:instrText>
      </w:r>
      <w:r w:rsidRPr="001A1C5A">
        <w:rPr>
          <w:sz w:val="24"/>
          <w:szCs w:val="24"/>
        </w:rPr>
      </w:r>
      <w:r w:rsidRPr="001A1C5A">
        <w:rPr>
          <w:sz w:val="24"/>
          <w:szCs w:val="24"/>
        </w:rPr>
        <w:fldChar w:fldCharType="separate"/>
      </w:r>
      <w:r w:rsidRPr="001A1C5A">
        <w:rPr>
          <w:noProof/>
          <w:sz w:val="24"/>
          <w:szCs w:val="24"/>
        </w:rPr>
        <w:t>____________</w:t>
      </w:r>
      <w:r w:rsidRPr="001A1C5A">
        <w:rPr>
          <w:sz w:val="24"/>
          <w:szCs w:val="24"/>
        </w:rPr>
        <w:fldChar w:fldCharType="end"/>
      </w:r>
    </w:p>
    <w:p w14:paraId="16A8CACD" w14:textId="77777777" w:rsidR="00D9416A" w:rsidRPr="00227232" w:rsidRDefault="00D9416A" w:rsidP="00D9416A">
      <w:pPr>
        <w:spacing w:line="276" w:lineRule="auto"/>
        <w:rPr>
          <w:sz w:val="24"/>
          <w:szCs w:val="24"/>
        </w:rPr>
      </w:pPr>
    </w:p>
    <w:p w14:paraId="16A8CACE" w14:textId="77777777" w:rsidR="00DC2026" w:rsidRPr="00227232" w:rsidRDefault="00DC2026" w:rsidP="002510B7">
      <w:pPr>
        <w:rPr>
          <w:sz w:val="24"/>
          <w:szCs w:val="24"/>
        </w:rPr>
        <w:sectPr w:rsidR="00DC2026" w:rsidRPr="00227232" w:rsidSect="00987B82">
          <w:headerReference w:type="default" r:id="rId9"/>
          <w:type w:val="continuous"/>
          <w:pgSz w:w="11907" w:h="16840"/>
          <w:pgMar w:top="851" w:right="666" w:bottom="1418" w:left="1701" w:header="567" w:footer="1021" w:gutter="0"/>
          <w:cols w:space="720"/>
          <w:titlePg/>
        </w:sectPr>
      </w:pPr>
    </w:p>
    <w:p w14:paraId="635849B8" w14:textId="77777777" w:rsidR="009F264F" w:rsidRDefault="009F264F" w:rsidP="002510B7">
      <w:pPr>
        <w:ind w:left="477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Вице-мэру </w:t>
      </w:r>
    </w:p>
    <w:p w14:paraId="0D23EE98" w14:textId="4D110B15" w:rsidR="0004013E" w:rsidRDefault="009F264F" w:rsidP="002510B7">
      <w:pPr>
        <w:ind w:left="4774"/>
        <w:jc w:val="right"/>
        <w:rPr>
          <w:sz w:val="24"/>
          <w:szCs w:val="24"/>
        </w:rPr>
      </w:pPr>
      <w:r>
        <w:rPr>
          <w:sz w:val="24"/>
          <w:szCs w:val="24"/>
        </w:rPr>
        <w:t>Корсаковского муниципального округа</w:t>
      </w:r>
    </w:p>
    <w:p w14:paraId="21E30C68" w14:textId="52B7F064" w:rsidR="009F264F" w:rsidRPr="00917163" w:rsidRDefault="009F264F" w:rsidP="002510B7">
      <w:pPr>
        <w:ind w:left="4774"/>
        <w:jc w:val="right"/>
        <w:rPr>
          <w:sz w:val="24"/>
          <w:szCs w:val="24"/>
        </w:rPr>
      </w:pPr>
      <w:r>
        <w:rPr>
          <w:sz w:val="24"/>
          <w:szCs w:val="24"/>
        </w:rPr>
        <w:t>А.В. Ткачуку</w:t>
      </w:r>
    </w:p>
    <w:p w14:paraId="16A8CAD0" w14:textId="77777777" w:rsidR="00211112" w:rsidRPr="00227232" w:rsidRDefault="00211112" w:rsidP="002510B7">
      <w:pPr>
        <w:ind w:left="4536"/>
        <w:jc w:val="both"/>
        <w:rPr>
          <w:sz w:val="24"/>
          <w:szCs w:val="24"/>
        </w:rPr>
        <w:sectPr w:rsidR="00211112" w:rsidRPr="00227232" w:rsidSect="00836E4B">
          <w:type w:val="continuous"/>
          <w:pgSz w:w="11907" w:h="16840"/>
          <w:pgMar w:top="1276" w:right="708" w:bottom="1418" w:left="1701" w:header="567" w:footer="1021" w:gutter="0"/>
          <w:cols w:space="720"/>
          <w:titlePg/>
        </w:sectPr>
      </w:pPr>
    </w:p>
    <w:p w14:paraId="2BE62237" w14:textId="77777777" w:rsidR="00DF3C01" w:rsidRDefault="00D072DC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 размещении информации на сайте</w:t>
      </w:r>
    </w:p>
    <w:p w14:paraId="16A8CAD2" w14:textId="77777777" w:rsidR="002510B7" w:rsidRDefault="002510B7" w:rsidP="002510B7">
      <w:pPr>
        <w:jc w:val="center"/>
        <w:rPr>
          <w:sz w:val="24"/>
          <w:szCs w:val="24"/>
        </w:rPr>
      </w:pPr>
    </w:p>
    <w:p w14:paraId="128F140C" w14:textId="77777777" w:rsidR="0004013E" w:rsidRDefault="0004013E" w:rsidP="002510B7">
      <w:pPr>
        <w:jc w:val="center"/>
        <w:rPr>
          <w:sz w:val="24"/>
          <w:szCs w:val="24"/>
        </w:rPr>
      </w:pPr>
    </w:p>
    <w:p w14:paraId="16A8CAD4" w14:textId="76952385" w:rsidR="00D8388B" w:rsidRPr="00227232" w:rsidRDefault="0004013E" w:rsidP="002510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Уважаемый </w:t>
      </w:r>
      <w:r w:rsidR="009F264F">
        <w:rPr>
          <w:sz w:val="24"/>
          <w:szCs w:val="24"/>
        </w:rPr>
        <w:t>Александр Викторович</w:t>
      </w:r>
      <w:r>
        <w:rPr>
          <w:sz w:val="24"/>
          <w:szCs w:val="24"/>
        </w:rPr>
        <w:t>!</w:t>
      </w:r>
    </w:p>
    <w:p w14:paraId="16A8CAD5" w14:textId="77777777" w:rsidR="00C06105" w:rsidRDefault="00C06105" w:rsidP="00883DC9">
      <w:pPr>
        <w:ind w:firstLine="709"/>
        <w:jc w:val="both"/>
        <w:rPr>
          <w:sz w:val="24"/>
          <w:szCs w:val="24"/>
        </w:rPr>
      </w:pPr>
    </w:p>
    <w:p w14:paraId="16A8CAD6" w14:textId="343ED4FE" w:rsidR="00875DFC" w:rsidRDefault="0004013E" w:rsidP="00883DC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Департамент имущественных отношений администрации Корсаковского </w:t>
      </w:r>
      <w:r w:rsidR="00622D40">
        <w:rPr>
          <w:sz w:val="24"/>
          <w:szCs w:val="24"/>
        </w:rPr>
        <w:t>муниципального</w:t>
      </w:r>
      <w:r>
        <w:rPr>
          <w:sz w:val="24"/>
          <w:szCs w:val="24"/>
        </w:rPr>
        <w:t xml:space="preserve"> округа просит разместить на официальном сайте администрации Корсаковского </w:t>
      </w:r>
      <w:r w:rsidR="009F264F">
        <w:rPr>
          <w:sz w:val="24"/>
          <w:szCs w:val="24"/>
        </w:rPr>
        <w:t>муниципального</w:t>
      </w:r>
      <w:r>
        <w:rPr>
          <w:sz w:val="24"/>
          <w:szCs w:val="24"/>
        </w:rPr>
        <w:t xml:space="preserve"> округа </w:t>
      </w:r>
      <w:r w:rsidR="00B9474A">
        <w:rPr>
          <w:sz w:val="24"/>
          <w:szCs w:val="24"/>
        </w:rPr>
        <w:t>в рубрике «</w:t>
      </w:r>
      <w:r w:rsidR="009F264F">
        <w:rPr>
          <w:sz w:val="24"/>
          <w:szCs w:val="24"/>
        </w:rPr>
        <w:t>Управляющие организации</w:t>
      </w:r>
      <w:r w:rsidR="00B9474A">
        <w:rPr>
          <w:sz w:val="24"/>
          <w:szCs w:val="24"/>
        </w:rPr>
        <w:t xml:space="preserve">» </w:t>
      </w:r>
      <w:r w:rsidR="000B0BF7">
        <w:rPr>
          <w:sz w:val="24"/>
          <w:szCs w:val="24"/>
        </w:rPr>
        <w:t>подрубрике «</w:t>
      </w:r>
      <w:r w:rsidR="00622D40">
        <w:rPr>
          <w:sz w:val="24"/>
          <w:szCs w:val="24"/>
        </w:rPr>
        <w:t>Подготовка к ОЗП</w:t>
      </w:r>
      <w:r w:rsidR="000B0BF7">
        <w:rPr>
          <w:sz w:val="24"/>
          <w:szCs w:val="24"/>
        </w:rPr>
        <w:t xml:space="preserve">» </w:t>
      </w:r>
      <w:r w:rsidR="00622D40">
        <w:rPr>
          <w:sz w:val="24"/>
          <w:szCs w:val="24"/>
        </w:rPr>
        <w:t>план работ по подготовк</w:t>
      </w:r>
      <w:r w:rsidR="003077A9">
        <w:rPr>
          <w:sz w:val="24"/>
          <w:szCs w:val="24"/>
        </w:rPr>
        <w:t>е</w:t>
      </w:r>
      <w:bookmarkStart w:id="0" w:name="_GoBack"/>
      <w:bookmarkEnd w:id="0"/>
      <w:r w:rsidR="00622D40">
        <w:rPr>
          <w:sz w:val="24"/>
          <w:szCs w:val="24"/>
        </w:rPr>
        <w:t xml:space="preserve"> к </w:t>
      </w:r>
      <w:r w:rsidR="002A3687">
        <w:rPr>
          <w:sz w:val="24"/>
          <w:szCs w:val="24"/>
        </w:rPr>
        <w:t>осенне-зимнему периоду</w:t>
      </w:r>
      <w:r w:rsidR="00622D40">
        <w:rPr>
          <w:sz w:val="24"/>
          <w:szCs w:val="24"/>
        </w:rPr>
        <w:t xml:space="preserve"> 2026</w:t>
      </w:r>
      <w:r w:rsidR="002A3687">
        <w:rPr>
          <w:sz w:val="24"/>
          <w:szCs w:val="24"/>
        </w:rPr>
        <w:t>/2027</w:t>
      </w:r>
      <w:r w:rsidR="00622D40">
        <w:rPr>
          <w:sz w:val="24"/>
          <w:szCs w:val="24"/>
        </w:rPr>
        <w:t xml:space="preserve"> год</w:t>
      </w:r>
      <w:r w:rsidR="002A3687">
        <w:rPr>
          <w:sz w:val="24"/>
          <w:szCs w:val="24"/>
        </w:rPr>
        <w:t>а</w:t>
      </w:r>
      <w:r w:rsidR="00622D40">
        <w:rPr>
          <w:sz w:val="24"/>
          <w:szCs w:val="24"/>
        </w:rPr>
        <w:t>.</w:t>
      </w:r>
      <w:r w:rsidR="000B0BF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Сопроводительный лист </w:t>
      </w:r>
      <w:r w:rsidR="00AB084B">
        <w:rPr>
          <w:sz w:val="24"/>
          <w:szCs w:val="24"/>
        </w:rPr>
        <w:t>прилага</w:t>
      </w:r>
      <w:r w:rsidR="000B0BF7">
        <w:rPr>
          <w:sz w:val="24"/>
          <w:szCs w:val="24"/>
        </w:rPr>
        <w:t>е</w:t>
      </w:r>
      <w:r w:rsidR="003077A9">
        <w:rPr>
          <w:sz w:val="24"/>
          <w:szCs w:val="24"/>
        </w:rPr>
        <w:t>тся.</w:t>
      </w:r>
    </w:p>
    <w:p w14:paraId="4FA1228F" w14:textId="73B79772" w:rsidR="009F264F" w:rsidRDefault="009F264F" w:rsidP="00883DC9">
      <w:pPr>
        <w:ind w:firstLine="709"/>
        <w:jc w:val="both"/>
        <w:rPr>
          <w:sz w:val="24"/>
          <w:szCs w:val="24"/>
        </w:rPr>
      </w:pPr>
    </w:p>
    <w:p w14:paraId="16A8CAD7" w14:textId="038788C7" w:rsidR="00B942FB" w:rsidRPr="00227232" w:rsidRDefault="00B942FB" w:rsidP="00836E4B">
      <w:pPr>
        <w:spacing w:before="480"/>
        <w:ind w:firstLine="709"/>
        <w:jc w:val="both"/>
        <w:rPr>
          <w:sz w:val="24"/>
          <w:szCs w:val="24"/>
        </w:rPr>
      </w:pPr>
      <w:r w:rsidRPr="00227232">
        <w:rPr>
          <w:sz w:val="24"/>
          <w:szCs w:val="24"/>
        </w:rPr>
        <w:t xml:space="preserve">Приложение: </w:t>
      </w:r>
      <w:r w:rsidR="00622D40">
        <w:rPr>
          <w:sz w:val="24"/>
          <w:szCs w:val="24"/>
        </w:rPr>
        <w:t>6 файлов</w:t>
      </w:r>
      <w:r w:rsidRPr="00227232">
        <w:rPr>
          <w:sz w:val="24"/>
          <w:szCs w:val="24"/>
        </w:rPr>
        <w:t xml:space="preserve"> в </w:t>
      </w:r>
      <w:r w:rsidR="0004013E">
        <w:rPr>
          <w:sz w:val="24"/>
          <w:szCs w:val="24"/>
        </w:rPr>
        <w:t>1</w:t>
      </w:r>
      <w:r w:rsidRPr="00227232">
        <w:rPr>
          <w:sz w:val="24"/>
          <w:szCs w:val="24"/>
        </w:rPr>
        <w:t xml:space="preserve"> экз.</w:t>
      </w:r>
    </w:p>
    <w:p w14:paraId="28145447" w14:textId="77777777" w:rsidR="0004013E" w:rsidRDefault="0004013E" w:rsidP="00574199">
      <w:pPr>
        <w:spacing w:line="360" w:lineRule="auto"/>
        <w:ind w:firstLine="709"/>
        <w:jc w:val="both"/>
        <w:rPr>
          <w:sz w:val="24"/>
          <w:szCs w:val="24"/>
        </w:rPr>
      </w:pPr>
    </w:p>
    <w:p w14:paraId="16A8CAD8" w14:textId="77777777" w:rsidR="0004013E" w:rsidRPr="00227232" w:rsidRDefault="0004013E" w:rsidP="00574199">
      <w:pPr>
        <w:spacing w:line="360" w:lineRule="auto"/>
        <w:ind w:firstLine="709"/>
        <w:jc w:val="both"/>
        <w:rPr>
          <w:sz w:val="24"/>
          <w:szCs w:val="24"/>
        </w:rPr>
        <w:sectPr w:rsidR="0004013E" w:rsidRPr="00227232" w:rsidSect="003E3357">
          <w:type w:val="continuous"/>
          <w:pgSz w:w="11907" w:h="16840"/>
          <w:pgMar w:top="1134" w:right="708" w:bottom="1418" w:left="1701" w:header="567" w:footer="1021" w:gutter="0"/>
          <w:cols w:space="720"/>
          <w:formProt w:val="0"/>
          <w:titlePg/>
        </w:sect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369"/>
        <w:gridCol w:w="3543"/>
        <w:gridCol w:w="2694"/>
      </w:tblGrid>
      <w:bookmarkStart w:id="1" w:name="ТекстовоеПоле5" w:displacedByCustomXml="next"/>
      <w:sdt>
        <w:sdtPr>
          <w:rPr>
            <w:sz w:val="24"/>
            <w:szCs w:val="24"/>
            <w:lang w:eastAsia="zh-CN"/>
          </w:rPr>
          <w:alias w:val="{TagItemEDS}{Approve}"/>
          <w:tag w:val="{TagItemEDS}{Approve}"/>
          <w:id w:val="-1052073107"/>
          <w:placeholder>
            <w:docPart w:val="7A6431C56E5D4564ABB4CDFC07E250D8"/>
          </w:placeholder>
        </w:sdtPr>
        <w:sdtEndPr>
          <w:rPr>
            <w:lang w:eastAsia="ru-RU"/>
          </w:rPr>
        </w:sdtEndPr>
        <w:sdtContent>
          <w:tr w:rsidR="00D9416A" w:rsidRPr="004F5DAB" w14:paraId="16A8CADC" w14:textId="77777777" w:rsidTr="00A96CC6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16A8CAD9" w14:textId="5ECA9C6C" w:rsidR="00D9416A" w:rsidRPr="004F5DAB" w:rsidRDefault="009F264F" w:rsidP="009F264F">
                <w:pPr>
                  <w:keepNext/>
                  <w:keepLines/>
                  <w:spacing w:before="120" w:after="120"/>
                  <w:outlineLvl w:val="5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  <w:lang w:val="en-US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Директор департамента"/>
                      </w:textInput>
                    </w:ffData>
                  </w:fldChar>
                </w:r>
                <w:r w:rsidRPr="00CC4AA1">
                  <w:rPr>
                    <w:sz w:val="24"/>
                    <w:szCs w:val="24"/>
                  </w:rPr>
                  <w:instrText xml:space="preserve"> </w:instrText>
                </w:r>
                <w:r>
                  <w:rPr>
                    <w:sz w:val="24"/>
                    <w:szCs w:val="24"/>
                    <w:lang w:val="en-US"/>
                  </w:rPr>
                  <w:instrText>FORMTEXT</w:instrText>
                </w:r>
                <w:r w:rsidRPr="00CC4AA1">
                  <w:rPr>
                    <w:sz w:val="24"/>
                    <w:szCs w:val="24"/>
                  </w:rPr>
                  <w:instrText xml:space="preserve"> </w:instrText>
                </w:r>
                <w:r>
                  <w:rPr>
                    <w:sz w:val="24"/>
                    <w:szCs w:val="24"/>
                    <w:lang w:val="en-US"/>
                  </w:rPr>
                </w:r>
                <w:r>
                  <w:rPr>
                    <w:sz w:val="24"/>
                    <w:szCs w:val="24"/>
                    <w:lang w:val="en-US"/>
                  </w:rPr>
                  <w:fldChar w:fldCharType="separate"/>
                </w:r>
                <w:r w:rsidRPr="00CC4AA1">
                  <w:rPr>
                    <w:noProof/>
                    <w:sz w:val="24"/>
                    <w:szCs w:val="24"/>
                  </w:rPr>
                  <w:t>Директор департамента</w:t>
                </w:r>
                <w:r>
                  <w:rPr>
                    <w:sz w:val="24"/>
                    <w:szCs w:val="24"/>
                    <w:lang w:val="en-US"/>
                  </w:rPr>
                  <w:fldChar w:fldCharType="end"/>
                </w:r>
              </w:p>
            </w:tc>
            <w:sdt>
              <w:sdtPr>
                <w:rPr>
                  <w:sz w:val="24"/>
                  <w:szCs w:val="24"/>
                  <w:lang w:val="en-US"/>
                </w:rPr>
                <w:alias w:val="{TagEDS}{Stamp4}"/>
                <w:tag w:val="{TagEDS}{Stamp4}"/>
                <w:id w:val="1894080495"/>
                <w:showingPlcHdr/>
                <w:picture/>
              </w:sdtPr>
              <w:sdtEndPr/>
              <w:sdtContent>
                <w:tc>
                  <w:tcPr>
                    <w:tcW w:w="3543" w:type="dxa"/>
                    <w:vAlign w:val="center"/>
                  </w:tcPr>
                  <w:p w14:paraId="16A8CADA" w14:textId="77777777" w:rsidR="00D9416A" w:rsidRPr="000B0BF7" w:rsidRDefault="00D9416A" w:rsidP="00A96CC6">
                    <w:pPr>
                      <w:keepNext/>
                      <w:keepLines/>
                      <w:spacing w:before="120" w:after="120"/>
                      <w:jc w:val="both"/>
                      <w:outlineLvl w:val="5"/>
                      <w:rPr>
                        <w:sz w:val="24"/>
                        <w:szCs w:val="24"/>
                      </w:rPr>
                    </w:pPr>
                    <w:r w:rsidRPr="004F5DAB">
                      <w:rPr>
                        <w:noProof/>
                        <w:sz w:val="24"/>
                        <w:szCs w:val="24"/>
                      </w:rPr>
                      <w:drawing>
                        <wp:inline distT="0" distB="0" distL="0" distR="0" wp14:anchorId="16A8CAED" wp14:editId="58CD8C54">
                          <wp:extent cx="2085529" cy="1071562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11">
                                            <a14:imgEffect>
                                              <a14:artisticGlowDiffused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2694" w:type="dxa"/>
                <w:vAlign w:val="center"/>
              </w:tcPr>
              <w:p w14:paraId="16A8CADB" w14:textId="7B1E680C" w:rsidR="00D9416A" w:rsidRPr="004F5DAB" w:rsidRDefault="009F264F" w:rsidP="00A96CC6">
                <w:pPr>
                  <w:widowControl w:val="0"/>
                  <w:autoSpaceDE w:val="0"/>
                  <w:autoSpaceDN w:val="0"/>
                  <w:adjustRightInd w:val="0"/>
                  <w:jc w:val="right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  <w:lang w:val="en-US"/>
                  </w:rPr>
                  <w:fldChar w:fldCharType="begin">
                    <w:ffData>
                      <w:name w:val="Фамилия"/>
                      <w:enabled/>
                      <w:calcOnExit w:val="0"/>
                      <w:textInput>
                        <w:default w:val="Т.А. Худякова"/>
                      </w:textInput>
                    </w:ffData>
                  </w:fldChar>
                </w:r>
                <w:bookmarkStart w:id="2" w:name="Фамилия"/>
                <w:r w:rsidRPr="00CC4AA1">
                  <w:rPr>
                    <w:sz w:val="24"/>
                    <w:szCs w:val="24"/>
                  </w:rPr>
                  <w:instrText xml:space="preserve"> </w:instrText>
                </w:r>
                <w:r>
                  <w:rPr>
                    <w:sz w:val="24"/>
                    <w:szCs w:val="24"/>
                    <w:lang w:val="en-US"/>
                  </w:rPr>
                  <w:instrText>FORMTEXT</w:instrText>
                </w:r>
                <w:r w:rsidRPr="00CC4AA1">
                  <w:rPr>
                    <w:sz w:val="24"/>
                    <w:szCs w:val="24"/>
                  </w:rPr>
                  <w:instrText xml:space="preserve"> </w:instrText>
                </w:r>
                <w:r>
                  <w:rPr>
                    <w:sz w:val="24"/>
                    <w:szCs w:val="24"/>
                    <w:lang w:val="en-US"/>
                  </w:rPr>
                </w:r>
                <w:r>
                  <w:rPr>
                    <w:sz w:val="24"/>
                    <w:szCs w:val="24"/>
                    <w:lang w:val="en-US"/>
                  </w:rPr>
                  <w:fldChar w:fldCharType="separate"/>
                </w:r>
                <w:r w:rsidRPr="00CC4AA1">
                  <w:rPr>
                    <w:noProof/>
                    <w:sz w:val="24"/>
                    <w:szCs w:val="24"/>
                  </w:rPr>
                  <w:t>Т.А. Худякова</w:t>
                </w:r>
                <w:r>
                  <w:rPr>
                    <w:sz w:val="24"/>
                    <w:szCs w:val="24"/>
                    <w:lang w:val="en-US"/>
                  </w:rPr>
                  <w:fldChar w:fldCharType="end"/>
                </w:r>
              </w:p>
            </w:tc>
          </w:tr>
          <w:bookmarkEnd w:id="2" w:displacedByCustomXml="next"/>
        </w:sdtContent>
      </w:sdt>
    </w:tbl>
    <w:p w14:paraId="16A8CADD" w14:textId="77777777" w:rsidR="003E3357" w:rsidRDefault="003E3357" w:rsidP="00C436B3">
      <w:pPr>
        <w:jc w:val="both"/>
      </w:pPr>
    </w:p>
    <w:p w14:paraId="16A8CAE8" w14:textId="77777777" w:rsidR="00836E4B" w:rsidRPr="001B416F" w:rsidRDefault="00836E4B" w:rsidP="00C436B3">
      <w:pPr>
        <w:jc w:val="both"/>
      </w:pPr>
    </w:p>
    <w:bookmarkEnd w:id="1"/>
    <w:p w14:paraId="16A8CAE9" w14:textId="77777777" w:rsidR="00D9416A" w:rsidRPr="00CC4AA1" w:rsidRDefault="00D17497" w:rsidP="00A96CC6">
      <w:pPr>
        <w:rPr>
          <w:bCs/>
        </w:rPr>
      </w:pPr>
      <w:r>
        <w:rPr>
          <w:rFonts w:cs="Arial"/>
          <w:b/>
        </w:rPr>
        <w:t>Китрова</w:t>
      </w:r>
      <w:r w:rsidR="00D9416A" w:rsidRPr="00C53385">
        <w:rPr>
          <w:rFonts w:cs="Arial"/>
          <w:b/>
        </w:rPr>
        <w:t xml:space="preserve"> </w:t>
      </w:r>
      <w:r>
        <w:rPr>
          <w:rFonts w:cs="Arial"/>
          <w:b/>
        </w:rPr>
        <w:t>Т.В.</w:t>
      </w:r>
    </w:p>
    <w:p w14:paraId="16A8CAEA" w14:textId="4F10700A" w:rsidR="00910FA2" w:rsidRDefault="00D17497" w:rsidP="00D9416A">
      <w:pPr>
        <w:suppressAutoHyphens/>
        <w:jc w:val="both"/>
      </w:pPr>
      <w:r>
        <w:rPr>
          <w:rFonts w:cs="Arial"/>
          <w:b/>
        </w:rPr>
        <w:t>84243540598</w:t>
      </w:r>
      <w:r w:rsidR="0004013E">
        <w:rPr>
          <w:rFonts w:cs="Arial"/>
          <w:b/>
        </w:rPr>
        <w:t xml:space="preserve"> доб. </w:t>
      </w:r>
      <w:r>
        <w:rPr>
          <w:rFonts w:cs="Arial"/>
          <w:b/>
        </w:rPr>
        <w:t>321</w:t>
      </w:r>
    </w:p>
    <w:sectPr w:rsidR="00910FA2" w:rsidSect="003E3357">
      <w:type w:val="continuous"/>
      <w:pgSz w:w="11907" w:h="16840"/>
      <w:pgMar w:top="1134" w:right="708" w:bottom="1418" w:left="1701" w:header="567" w:footer="10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A7BE9A" w14:textId="77777777" w:rsidR="000E3AF7" w:rsidRDefault="000E3AF7">
      <w:r>
        <w:separator/>
      </w:r>
    </w:p>
  </w:endnote>
  <w:endnote w:type="continuationSeparator" w:id="0">
    <w:p w14:paraId="0446845F" w14:textId="77777777" w:rsidR="000E3AF7" w:rsidRDefault="000E3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C19282" w14:textId="77777777" w:rsidR="000E3AF7" w:rsidRDefault="000E3AF7">
      <w:r>
        <w:separator/>
      </w:r>
    </w:p>
  </w:footnote>
  <w:footnote w:type="continuationSeparator" w:id="0">
    <w:p w14:paraId="5CB8783D" w14:textId="77777777" w:rsidR="000E3AF7" w:rsidRDefault="000E3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A8CAF3" w14:textId="6111D5BC" w:rsidR="00987B82" w:rsidRPr="00875DFC" w:rsidRDefault="00B7552F" w:rsidP="00DC2026">
    <w:pPr>
      <w:pStyle w:val="a3"/>
      <w:framePr w:wrap="auto" w:vAnchor="text" w:hAnchor="margin" w:xAlign="center" w:y="1"/>
      <w:rPr>
        <w:rStyle w:val="a4"/>
        <w:sz w:val="26"/>
        <w:szCs w:val="26"/>
      </w:rPr>
    </w:pPr>
    <w:r w:rsidRPr="00875DFC">
      <w:rPr>
        <w:rStyle w:val="a4"/>
        <w:sz w:val="26"/>
        <w:szCs w:val="26"/>
      </w:rPr>
      <w:fldChar w:fldCharType="begin"/>
    </w:r>
    <w:r w:rsidR="00987B82" w:rsidRPr="00875DFC">
      <w:rPr>
        <w:rStyle w:val="a4"/>
        <w:sz w:val="26"/>
        <w:szCs w:val="26"/>
      </w:rPr>
      <w:instrText xml:space="preserve">PAGE  </w:instrText>
    </w:r>
    <w:r w:rsidRPr="00875DFC">
      <w:rPr>
        <w:rStyle w:val="a4"/>
        <w:sz w:val="26"/>
        <w:szCs w:val="26"/>
      </w:rPr>
      <w:fldChar w:fldCharType="separate"/>
    </w:r>
    <w:r w:rsidR="009F264F">
      <w:rPr>
        <w:rStyle w:val="a4"/>
        <w:noProof/>
        <w:sz w:val="26"/>
        <w:szCs w:val="26"/>
      </w:rPr>
      <w:t>2</w:t>
    </w:r>
    <w:r w:rsidRPr="00875DFC">
      <w:rPr>
        <w:rStyle w:val="a4"/>
        <w:sz w:val="26"/>
        <w:szCs w:val="26"/>
      </w:rPr>
      <w:fldChar w:fldCharType="end"/>
    </w:r>
  </w:p>
  <w:p w14:paraId="16A8CAF4" w14:textId="77777777" w:rsidR="00987B82" w:rsidRDefault="00987B82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2905=Бланк письма Министерства Финансов Сахалинской области"/>
    <w:docVar w:name="attr1#Вид документа" w:val="OID_TYPE#620562866=Служебные письма министерства финансов Сах.области"/>
    <w:docVar w:name="SPD_Annotation" w:val="НОВОЕ Бланк письма Главного финансового управления"/>
    <w:docVar w:name="SPD_hostURL" w:val="kodspd"/>
    <w:docVar w:name="SPD_vDir" w:val="spd"/>
  </w:docVars>
  <w:rsids>
    <w:rsidRoot w:val="00D9416A"/>
    <w:rsid w:val="00022522"/>
    <w:rsid w:val="000373C5"/>
    <w:rsid w:val="0004013E"/>
    <w:rsid w:val="000531A5"/>
    <w:rsid w:val="000537F7"/>
    <w:rsid w:val="00060398"/>
    <w:rsid w:val="00060D9A"/>
    <w:rsid w:val="00064529"/>
    <w:rsid w:val="00067A05"/>
    <w:rsid w:val="0008200E"/>
    <w:rsid w:val="00087618"/>
    <w:rsid w:val="000958DA"/>
    <w:rsid w:val="000A469E"/>
    <w:rsid w:val="000B0BF7"/>
    <w:rsid w:val="000C1557"/>
    <w:rsid w:val="000D168B"/>
    <w:rsid w:val="000D7248"/>
    <w:rsid w:val="000E3AF7"/>
    <w:rsid w:val="001011DD"/>
    <w:rsid w:val="001115A1"/>
    <w:rsid w:val="00153AB9"/>
    <w:rsid w:val="001622C1"/>
    <w:rsid w:val="00172A83"/>
    <w:rsid w:val="001851F8"/>
    <w:rsid w:val="001A0BD3"/>
    <w:rsid w:val="001A1C5A"/>
    <w:rsid w:val="001A430C"/>
    <w:rsid w:val="001B416F"/>
    <w:rsid w:val="001C7C82"/>
    <w:rsid w:val="001D01AF"/>
    <w:rsid w:val="001F3406"/>
    <w:rsid w:val="0020374E"/>
    <w:rsid w:val="00211112"/>
    <w:rsid w:val="00227232"/>
    <w:rsid w:val="00236489"/>
    <w:rsid w:val="00243CFC"/>
    <w:rsid w:val="002471FD"/>
    <w:rsid w:val="002510B7"/>
    <w:rsid w:val="00253A82"/>
    <w:rsid w:val="0025569E"/>
    <w:rsid w:val="00264D3C"/>
    <w:rsid w:val="00273BDA"/>
    <w:rsid w:val="00275320"/>
    <w:rsid w:val="002859FC"/>
    <w:rsid w:val="002A3687"/>
    <w:rsid w:val="002D7ED2"/>
    <w:rsid w:val="002E04F6"/>
    <w:rsid w:val="003041C2"/>
    <w:rsid w:val="003077A9"/>
    <w:rsid w:val="003218A2"/>
    <w:rsid w:val="00323B97"/>
    <w:rsid w:val="0034533F"/>
    <w:rsid w:val="00345538"/>
    <w:rsid w:val="003663F5"/>
    <w:rsid w:val="003A0BAB"/>
    <w:rsid w:val="003B25BC"/>
    <w:rsid w:val="003B55FD"/>
    <w:rsid w:val="003C19C9"/>
    <w:rsid w:val="003C4262"/>
    <w:rsid w:val="003D49B3"/>
    <w:rsid w:val="003D62E8"/>
    <w:rsid w:val="003E3357"/>
    <w:rsid w:val="003F56B0"/>
    <w:rsid w:val="00420FC2"/>
    <w:rsid w:val="00424D95"/>
    <w:rsid w:val="00432679"/>
    <w:rsid w:val="0045316F"/>
    <w:rsid w:val="00460C07"/>
    <w:rsid w:val="00465D4A"/>
    <w:rsid w:val="00472DCE"/>
    <w:rsid w:val="004A0044"/>
    <w:rsid w:val="004B7A80"/>
    <w:rsid w:val="004D5247"/>
    <w:rsid w:val="004E0127"/>
    <w:rsid w:val="004F5DAB"/>
    <w:rsid w:val="00504413"/>
    <w:rsid w:val="005308CC"/>
    <w:rsid w:val="0054483B"/>
    <w:rsid w:val="00555287"/>
    <w:rsid w:val="00560247"/>
    <w:rsid w:val="00567650"/>
    <w:rsid w:val="005703E1"/>
    <w:rsid w:val="00571514"/>
    <w:rsid w:val="00574199"/>
    <w:rsid w:val="005A7173"/>
    <w:rsid w:val="005B04E7"/>
    <w:rsid w:val="005B363E"/>
    <w:rsid w:val="005B6BC6"/>
    <w:rsid w:val="005C006D"/>
    <w:rsid w:val="00622D40"/>
    <w:rsid w:val="006260BE"/>
    <w:rsid w:val="006323CA"/>
    <w:rsid w:val="00632DA8"/>
    <w:rsid w:val="00634F9A"/>
    <w:rsid w:val="00636521"/>
    <w:rsid w:val="00687B75"/>
    <w:rsid w:val="006938FE"/>
    <w:rsid w:val="0069473F"/>
    <w:rsid w:val="00697C6E"/>
    <w:rsid w:val="006A3829"/>
    <w:rsid w:val="006B2C56"/>
    <w:rsid w:val="006C0D5D"/>
    <w:rsid w:val="006C44B5"/>
    <w:rsid w:val="00711046"/>
    <w:rsid w:val="007346EA"/>
    <w:rsid w:val="00735220"/>
    <w:rsid w:val="0074223F"/>
    <w:rsid w:val="007445AC"/>
    <w:rsid w:val="00762C55"/>
    <w:rsid w:val="0076531B"/>
    <w:rsid w:val="007662BE"/>
    <w:rsid w:val="00797901"/>
    <w:rsid w:val="007D7E61"/>
    <w:rsid w:val="00822B40"/>
    <w:rsid w:val="00836E4B"/>
    <w:rsid w:val="00870205"/>
    <w:rsid w:val="00875DFC"/>
    <w:rsid w:val="00880261"/>
    <w:rsid w:val="00883DC9"/>
    <w:rsid w:val="008865EB"/>
    <w:rsid w:val="00893AE5"/>
    <w:rsid w:val="0089744C"/>
    <w:rsid w:val="008A285D"/>
    <w:rsid w:val="008B3D5E"/>
    <w:rsid w:val="008C02FD"/>
    <w:rsid w:val="008E1C37"/>
    <w:rsid w:val="008E6B41"/>
    <w:rsid w:val="008F12C1"/>
    <w:rsid w:val="00901120"/>
    <w:rsid w:val="00910FA2"/>
    <w:rsid w:val="00917163"/>
    <w:rsid w:val="00926624"/>
    <w:rsid w:val="00946F1D"/>
    <w:rsid w:val="00962BAF"/>
    <w:rsid w:val="00965286"/>
    <w:rsid w:val="00987461"/>
    <w:rsid w:val="00987B82"/>
    <w:rsid w:val="00993BD1"/>
    <w:rsid w:val="009A353E"/>
    <w:rsid w:val="009B0ABD"/>
    <w:rsid w:val="009C04AB"/>
    <w:rsid w:val="009D36B9"/>
    <w:rsid w:val="009D7D6A"/>
    <w:rsid w:val="009E6A03"/>
    <w:rsid w:val="009F22B8"/>
    <w:rsid w:val="009F264F"/>
    <w:rsid w:val="009F617C"/>
    <w:rsid w:val="00A04563"/>
    <w:rsid w:val="00A16E01"/>
    <w:rsid w:val="00A42A24"/>
    <w:rsid w:val="00A749E0"/>
    <w:rsid w:val="00AB084B"/>
    <w:rsid w:val="00AD72EB"/>
    <w:rsid w:val="00AF4C2D"/>
    <w:rsid w:val="00AF4F1A"/>
    <w:rsid w:val="00B068C8"/>
    <w:rsid w:val="00B115FA"/>
    <w:rsid w:val="00B439F1"/>
    <w:rsid w:val="00B4445A"/>
    <w:rsid w:val="00B45088"/>
    <w:rsid w:val="00B51234"/>
    <w:rsid w:val="00B53105"/>
    <w:rsid w:val="00B5333F"/>
    <w:rsid w:val="00B53B19"/>
    <w:rsid w:val="00B7552F"/>
    <w:rsid w:val="00B942FB"/>
    <w:rsid w:val="00B9474A"/>
    <w:rsid w:val="00B94D01"/>
    <w:rsid w:val="00BB571D"/>
    <w:rsid w:val="00BC6127"/>
    <w:rsid w:val="00BD66DC"/>
    <w:rsid w:val="00BE1D50"/>
    <w:rsid w:val="00C06105"/>
    <w:rsid w:val="00C21F94"/>
    <w:rsid w:val="00C34AA0"/>
    <w:rsid w:val="00C436B3"/>
    <w:rsid w:val="00C45918"/>
    <w:rsid w:val="00C46BBB"/>
    <w:rsid w:val="00C474ED"/>
    <w:rsid w:val="00C96A94"/>
    <w:rsid w:val="00CA6CE6"/>
    <w:rsid w:val="00CB1030"/>
    <w:rsid w:val="00CC4AA1"/>
    <w:rsid w:val="00CD41F8"/>
    <w:rsid w:val="00CD4F0F"/>
    <w:rsid w:val="00D072DC"/>
    <w:rsid w:val="00D11FDD"/>
    <w:rsid w:val="00D17497"/>
    <w:rsid w:val="00D17885"/>
    <w:rsid w:val="00D209F9"/>
    <w:rsid w:val="00D231D4"/>
    <w:rsid w:val="00D56AA3"/>
    <w:rsid w:val="00D71C22"/>
    <w:rsid w:val="00D8388B"/>
    <w:rsid w:val="00D9416A"/>
    <w:rsid w:val="00DA4C63"/>
    <w:rsid w:val="00DA5685"/>
    <w:rsid w:val="00DC2026"/>
    <w:rsid w:val="00DC39BF"/>
    <w:rsid w:val="00DF3C01"/>
    <w:rsid w:val="00E0475F"/>
    <w:rsid w:val="00E07C82"/>
    <w:rsid w:val="00E1294A"/>
    <w:rsid w:val="00E155C4"/>
    <w:rsid w:val="00E44E07"/>
    <w:rsid w:val="00E474E5"/>
    <w:rsid w:val="00E5269D"/>
    <w:rsid w:val="00E559DB"/>
    <w:rsid w:val="00E64A87"/>
    <w:rsid w:val="00E71A9D"/>
    <w:rsid w:val="00E71ECE"/>
    <w:rsid w:val="00E72823"/>
    <w:rsid w:val="00E73BEE"/>
    <w:rsid w:val="00E7765D"/>
    <w:rsid w:val="00E9515B"/>
    <w:rsid w:val="00E96D16"/>
    <w:rsid w:val="00ED6AD7"/>
    <w:rsid w:val="00EE1191"/>
    <w:rsid w:val="00EF7B21"/>
    <w:rsid w:val="00F026FB"/>
    <w:rsid w:val="00F20E81"/>
    <w:rsid w:val="00F34BF7"/>
    <w:rsid w:val="00F40029"/>
    <w:rsid w:val="00F478AE"/>
    <w:rsid w:val="00F50708"/>
    <w:rsid w:val="00F50D9E"/>
    <w:rsid w:val="00F56132"/>
    <w:rsid w:val="00F6121C"/>
    <w:rsid w:val="00F63999"/>
    <w:rsid w:val="00F6728F"/>
    <w:rsid w:val="00F71CF8"/>
    <w:rsid w:val="00F81E81"/>
    <w:rsid w:val="00F96BD6"/>
    <w:rsid w:val="00FB1BD9"/>
    <w:rsid w:val="00FD52DA"/>
    <w:rsid w:val="00FE0E0D"/>
    <w:rsid w:val="00FF4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6A8CAC8"/>
  <w15:docId w15:val="{4049EF22-897A-46F6-B164-8A8115540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52F"/>
  </w:style>
  <w:style w:type="paragraph" w:styleId="1">
    <w:name w:val="heading 1"/>
    <w:basedOn w:val="a"/>
    <w:next w:val="a"/>
    <w:qFormat/>
    <w:rsid w:val="00323B97"/>
    <w:pPr>
      <w:keepNext/>
      <w:spacing w:after="120" w:line="240" w:lineRule="atLeast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7552F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B7552F"/>
  </w:style>
  <w:style w:type="paragraph" w:styleId="a5">
    <w:name w:val="footer"/>
    <w:basedOn w:val="a"/>
    <w:link w:val="a6"/>
    <w:rsid w:val="00B7552F"/>
    <w:pPr>
      <w:tabs>
        <w:tab w:val="center" w:pos="4536"/>
        <w:tab w:val="right" w:pos="9072"/>
      </w:tabs>
    </w:pPr>
  </w:style>
  <w:style w:type="character" w:styleId="a7">
    <w:name w:val="Hyperlink"/>
    <w:uiPriority w:val="99"/>
    <w:rsid w:val="00B7552F"/>
    <w:rPr>
      <w:color w:val="0000FF"/>
      <w:u w:val="single"/>
    </w:rPr>
  </w:style>
  <w:style w:type="paragraph" w:styleId="a8">
    <w:name w:val="Balloon Text"/>
    <w:basedOn w:val="a"/>
    <w:semiHidden/>
    <w:rsid w:val="00574199"/>
    <w:rPr>
      <w:rFonts w:ascii="Tahoma" w:hAnsi="Tahoma" w:cs="Tahoma"/>
      <w:sz w:val="16"/>
      <w:szCs w:val="16"/>
    </w:rPr>
  </w:style>
  <w:style w:type="paragraph" w:styleId="a9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character" w:styleId="aa">
    <w:name w:val="FollowedHyperlink"/>
    <w:rsid w:val="003E3357"/>
    <w:rPr>
      <w:color w:val="800080"/>
      <w:u w:val="single"/>
    </w:rPr>
  </w:style>
  <w:style w:type="character" w:customStyle="1" w:styleId="a6">
    <w:name w:val="Нижний колонтитул Знак"/>
    <w:basedOn w:val="a0"/>
    <w:link w:val="a5"/>
    <w:rsid w:val="00D94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i@sakh-korsarov.ru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hdphoto" Target="media/hdphoto1.wdp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.y.vasilenko\Documents\&#1047;&#1072;&#1103;&#1074;&#1082;&#1080;\&#1050;&#1086;&#1088;&#1089;&#1072;&#1082;&#1086;&#1074;&#1089;&#1082;&#1080;&#1081;%20&#1052;&#1054;\&#1054;&#1090;&#1076;&#1077;&#1083;_&#1079;&#1077;&#1084;&#1077;&#1083;&#1100;&#1085;&#1086;&#1075;&#1086;_&#1082;&#1086;&#1085;&#1090;&#1088;&#1086;&#1083;&#1103;_-_&#1087;&#1080;&#1089;&#1100;&#1084;&#1086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252E99D266D4CA8BC86FAD6C95BB06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2D22FA-43CE-40C7-B148-AAB48D570B97}"/>
      </w:docPartPr>
      <w:docPartBody>
        <w:p w:rsidR="0088497F" w:rsidRDefault="009271E8" w:rsidP="009271E8">
          <w:pPr>
            <w:pStyle w:val="1252E99D266D4CA8BC86FAD6C95BB06E"/>
          </w:pPr>
          <w:r w:rsidRPr="00B80AB8">
            <w:t>_______________</w:t>
          </w:r>
        </w:p>
      </w:docPartBody>
    </w:docPart>
    <w:docPart>
      <w:docPartPr>
        <w:name w:val="0F6E58A00414482BBB301D6068BB319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66EA0F5-B224-48D9-902D-5D61D8A969C2}"/>
      </w:docPartPr>
      <w:docPartBody>
        <w:p w:rsidR="0088497F" w:rsidRDefault="009271E8" w:rsidP="009271E8">
          <w:pPr>
            <w:pStyle w:val="0F6E58A00414482BBB301D6068BB3190"/>
          </w:pPr>
          <w:r w:rsidRPr="00B80AB8">
            <w:t>_____________</w:t>
          </w:r>
        </w:p>
      </w:docPartBody>
    </w:docPart>
    <w:docPart>
      <w:docPartPr>
        <w:name w:val="7A6431C56E5D4564ABB4CDFC07E250D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671438-74F2-43BB-89C3-168995BF4841}"/>
      </w:docPartPr>
      <w:docPartBody>
        <w:p w:rsidR="0088497F" w:rsidRDefault="009271E8" w:rsidP="009271E8">
          <w:pPr>
            <w:pStyle w:val="7A6431C56E5D4564ABB4CDFC07E250D8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1E8"/>
    <w:rsid w:val="001C498D"/>
    <w:rsid w:val="001F570C"/>
    <w:rsid w:val="002137D9"/>
    <w:rsid w:val="003511B4"/>
    <w:rsid w:val="00481584"/>
    <w:rsid w:val="004E3792"/>
    <w:rsid w:val="0050577D"/>
    <w:rsid w:val="005217A4"/>
    <w:rsid w:val="00554586"/>
    <w:rsid w:val="005E5F09"/>
    <w:rsid w:val="006563D7"/>
    <w:rsid w:val="006E797B"/>
    <w:rsid w:val="0088497F"/>
    <w:rsid w:val="009271E8"/>
    <w:rsid w:val="00954E87"/>
    <w:rsid w:val="00A201BF"/>
    <w:rsid w:val="00A6557A"/>
    <w:rsid w:val="00AC19A7"/>
    <w:rsid w:val="00B45E80"/>
    <w:rsid w:val="00B95D50"/>
    <w:rsid w:val="00CC56E2"/>
    <w:rsid w:val="00E237AE"/>
    <w:rsid w:val="00F14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52E99D266D4CA8BC86FAD6C95BB06E">
    <w:name w:val="1252E99D266D4CA8BC86FAD6C95BB06E"/>
    <w:rsid w:val="009271E8"/>
  </w:style>
  <w:style w:type="paragraph" w:customStyle="1" w:styleId="0F6E58A00414482BBB301D6068BB3190">
    <w:name w:val="0F6E58A00414482BBB301D6068BB3190"/>
    <w:rsid w:val="009271E8"/>
  </w:style>
  <w:style w:type="character" w:styleId="a3">
    <w:name w:val="Placeholder Text"/>
    <w:basedOn w:val="a0"/>
    <w:uiPriority w:val="99"/>
    <w:semiHidden/>
    <w:rsid w:val="009271E8"/>
    <w:rPr>
      <w:color w:val="808080"/>
    </w:rPr>
  </w:style>
  <w:style w:type="paragraph" w:customStyle="1" w:styleId="7A6431C56E5D4564ABB4CDFC07E250D8">
    <w:name w:val="7A6431C56E5D4564ABB4CDFC07E250D8"/>
    <w:rsid w:val="009271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2B214-2F05-49D5-AD79-E27FAE7C6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Отдел_земельного_контроля_-_письмо.dotx</Template>
  <TotalTime>1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Корсаковского городского округа</vt:lpstr>
    </vt:vector>
  </TitlesOfParts>
  <Company>UKS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Корсаковского городского округа</dc:title>
  <dc:creator>Василенко Евгений Юрьевич</dc:creator>
  <cp:lastModifiedBy>Китрова Татьяна Владимировна</cp:lastModifiedBy>
  <cp:revision>2</cp:revision>
  <cp:lastPrinted>2016-01-20T22:24:00Z</cp:lastPrinted>
  <dcterms:created xsi:type="dcterms:W3CDTF">2026-04-20T03:05:00Z</dcterms:created>
  <dcterms:modified xsi:type="dcterms:W3CDTF">2026-04-20T03:05:00Z</dcterms:modified>
</cp:coreProperties>
</file>